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2D758EC8" w:rsidR="2419F059" w:rsidRPr="00480854" w:rsidRDefault="00CB521D" w:rsidP="5A1E48CA">
      <w:pPr>
        <w:jc w:val="center"/>
        <w:rPr>
          <w:rFonts w:cs="Arial"/>
          <w:color w:val="FF0000"/>
          <w:sz w:val="44"/>
          <w:szCs w:val="44"/>
        </w:rPr>
      </w:pPr>
      <w:r>
        <w:rPr>
          <w:rFonts w:cs="Arial"/>
          <w:b/>
          <w:bCs/>
          <w:sz w:val="44"/>
          <w:szCs w:val="44"/>
        </w:rPr>
        <w:t>5.2</w:t>
      </w:r>
      <w:r w:rsidR="00444EC3">
        <w:rPr>
          <w:rFonts w:cs="Arial"/>
          <w:b/>
          <w:bCs/>
          <w:sz w:val="44"/>
          <w:szCs w:val="44"/>
        </w:rPr>
        <w:t>:</w:t>
      </w:r>
      <w:r>
        <w:rPr>
          <w:rFonts w:cs="Arial"/>
          <w:b/>
          <w:bCs/>
          <w:sz w:val="44"/>
          <w:szCs w:val="44"/>
        </w:rPr>
        <w:t xml:space="preserve"> </w:t>
      </w:r>
      <w:r w:rsidR="009E08EE">
        <w:rPr>
          <w:rFonts w:cs="Arial"/>
          <w:b/>
          <w:bCs/>
          <w:sz w:val="44"/>
          <w:szCs w:val="44"/>
        </w:rPr>
        <w:t xml:space="preserve">Grading </w:t>
      </w:r>
      <w:r>
        <w:rPr>
          <w:rFonts w:cs="Arial"/>
          <w:b/>
          <w:bCs/>
          <w:sz w:val="44"/>
          <w:szCs w:val="44"/>
        </w:rPr>
        <w:t xml:space="preserve">Beef </w:t>
      </w:r>
      <w:r w:rsidR="004E6561">
        <w:rPr>
          <w:rFonts w:cs="Arial"/>
          <w:b/>
          <w:bCs/>
          <w:sz w:val="44"/>
          <w:szCs w:val="44"/>
        </w:rPr>
        <w:t xml:space="preserve">Ecosystem </w:t>
      </w:r>
      <w:r w:rsidR="00D429DF" w:rsidRPr="00241FA0">
        <w:rPr>
          <w:rFonts w:cs="Arial"/>
          <w:b/>
          <w:color w:val="000000" w:themeColor="text1"/>
          <w:sz w:val="44"/>
          <w:szCs w:val="44"/>
        </w:rPr>
        <w:t>Products and</w:t>
      </w:r>
      <w:r w:rsidR="00D429DF">
        <w:rPr>
          <w:rFonts w:cs="Arial"/>
          <w:color w:val="000000" w:themeColor="text1"/>
          <w:sz w:val="44"/>
          <w:szCs w:val="44"/>
        </w:rPr>
        <w:t xml:space="preserve"> </w:t>
      </w:r>
      <w:r w:rsidR="004E6561">
        <w:rPr>
          <w:rFonts w:cs="Arial"/>
          <w:b/>
          <w:bCs/>
          <w:sz w:val="44"/>
          <w:szCs w:val="44"/>
        </w:rPr>
        <w:t>Services</w:t>
      </w:r>
      <w:r w:rsidR="00F15E86" w:rsidRPr="00480854">
        <w:rPr>
          <w:rFonts w:cs="Arial"/>
          <w:b/>
          <w:bCs/>
          <w:sz w:val="44"/>
          <w:szCs w:val="44"/>
        </w:rPr>
        <w:t xml:space="preserve"> Worksheet</w:t>
      </w:r>
    </w:p>
    <w:p w14:paraId="2A9155DE" w14:textId="77777777" w:rsidR="000D0E28" w:rsidRPr="00195D6D" w:rsidRDefault="000D0E28" w:rsidP="000D0E28">
      <w:pPr>
        <w:rPr>
          <w:rFonts w:cs="Arial"/>
          <w:i/>
          <w:color w:val="0000FF"/>
          <w:szCs w:val="22"/>
        </w:rPr>
      </w:pPr>
      <w:r w:rsidRPr="00195D6D">
        <w:rPr>
          <w:rFonts w:cs="Arial"/>
          <w:i/>
          <w:color w:val="0000FF"/>
          <w:szCs w:val="22"/>
        </w:rPr>
        <w:t xml:space="preserve">This worksheet has “grading” in the title because at this point, students can be held accountable for correct answers. Level 4 (correct) responses to the questions are in </w:t>
      </w:r>
      <w:r w:rsidRPr="00195D6D">
        <w:rPr>
          <w:rFonts w:cs="Arial"/>
          <w:b/>
          <w:i/>
          <w:color w:val="0000FF"/>
          <w:szCs w:val="22"/>
        </w:rPr>
        <w:t>blue bold italics</w:t>
      </w:r>
      <w:r w:rsidRPr="00195D6D">
        <w:rPr>
          <w:rFonts w:cs="Arial"/>
          <w:i/>
          <w:color w:val="0000FF"/>
          <w:szCs w:val="22"/>
        </w:rPr>
        <w:t xml:space="preserve"> below. </w:t>
      </w:r>
    </w:p>
    <w:p w14:paraId="2497FB98" w14:textId="7692C948" w:rsidR="000D0E28" w:rsidRPr="00AF19BE" w:rsidRDefault="000D0E28" w:rsidP="000D0E28">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sidR="00531FAC">
        <w:rPr>
          <w:rFonts w:eastAsia="Calibri" w:cs="Arial"/>
          <w:i/>
          <w:color w:val="FF0000"/>
          <w:szCs w:val="22"/>
        </w:rPr>
        <w:t xml:space="preserve">y correct answers. There are </w:t>
      </w:r>
      <w:r w:rsidR="00F26F9D">
        <w:rPr>
          <w:rFonts w:eastAsia="Calibri" w:cs="Arial"/>
          <w:i/>
          <w:color w:val="FF0000"/>
          <w:szCs w:val="22"/>
        </w:rPr>
        <w:t>2</w:t>
      </w:r>
      <w:r w:rsidR="00B76C96">
        <w:rPr>
          <w:rFonts w:eastAsia="Calibri" w:cs="Arial"/>
          <w:i/>
          <w:color w:val="FF0000"/>
          <w:szCs w:val="22"/>
        </w:rPr>
        <w:t>2</w:t>
      </w:r>
      <w:r>
        <w:rPr>
          <w:rFonts w:eastAsia="Calibri" w:cs="Arial"/>
          <w:i/>
          <w:color w:val="FF0000"/>
          <w:szCs w:val="22"/>
        </w:rPr>
        <w:t xml:space="preserve"> points total on this worksheet.</w:t>
      </w:r>
    </w:p>
    <w:p w14:paraId="45880B0C" w14:textId="6443562A" w:rsidR="00A76E0E" w:rsidRPr="00DC5F2F" w:rsidRDefault="004E6561" w:rsidP="00DC5F2F">
      <w:pPr>
        <w:spacing w:after="120"/>
        <w:rPr>
          <w:rFonts w:cs="Arial"/>
          <w:szCs w:val="22"/>
        </w:rPr>
      </w:pPr>
      <w:r>
        <w:rPr>
          <w:rFonts w:cs="Arial"/>
          <w:szCs w:val="22"/>
        </w:rPr>
        <w:br/>
        <w:t xml:space="preserve">Answer these questions based on the </w:t>
      </w:r>
      <w:r w:rsidR="00B83763">
        <w:rPr>
          <w:rFonts w:cs="Arial"/>
          <w:szCs w:val="22"/>
        </w:rPr>
        <w:t>Beef</w:t>
      </w:r>
      <w:r>
        <w:rPr>
          <w:rFonts w:cs="Arial"/>
          <w:szCs w:val="22"/>
        </w:rPr>
        <w:t xml:space="preserve"> Ecosystem Services Reading, then share what you have learned with people who have read about other ecosystems</w:t>
      </w:r>
    </w:p>
    <w:p w14:paraId="0F9EBBC9" w14:textId="77777777" w:rsidR="00C35656" w:rsidRDefault="00C35656" w:rsidP="00C35656">
      <w:pPr>
        <w:pStyle w:val="Heading2"/>
      </w:pPr>
      <w:r>
        <w:t>A. Carbon Fluxes in a Beef Ecosystem</w:t>
      </w:r>
    </w:p>
    <w:p w14:paraId="393EE8FC" w14:textId="77777777" w:rsidR="00B10B40" w:rsidRDefault="00B10B40" w:rsidP="00B10B40">
      <w:r>
        <w:t>1. The boxes below show the two main carbon pools in (or connected with) a beef backgrounding operation. Draw and label arrows to show the carbon fluxes for each of the processes in the table for Question 2.</w:t>
      </w:r>
    </w:p>
    <w:p w14:paraId="34E9057A" w14:textId="1D1654EF" w:rsidR="00C35656" w:rsidRDefault="00696A03" w:rsidP="00C35656">
      <w:r>
        <w:rPr>
          <w:noProof/>
        </w:rPr>
        <w:drawing>
          <wp:inline distT="0" distB="0" distL="0" distR="0" wp14:anchorId="19EE2EEA" wp14:editId="640FD9DB">
            <wp:extent cx="5943600" cy="2611893"/>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creen Shot 2018-02-02 at 11.13.03 AM.png"/>
                    <pic:cNvPicPr/>
                  </pic:nvPicPr>
                  <pic:blipFill>
                    <a:blip r:embed="rId8"/>
                    <a:stretch>
                      <a:fillRect/>
                    </a:stretch>
                  </pic:blipFill>
                  <pic:spPr>
                    <a:xfrm>
                      <a:off x="0" y="0"/>
                      <a:ext cx="5943600" cy="2611893"/>
                    </a:xfrm>
                    <a:prstGeom prst="rect">
                      <a:avLst/>
                    </a:prstGeom>
                  </pic:spPr>
                </pic:pic>
              </a:graphicData>
            </a:graphic>
          </wp:inline>
        </w:drawing>
      </w:r>
      <w:bookmarkStart w:id="0" w:name="_GoBack"/>
      <w:bookmarkEnd w:id="0"/>
    </w:p>
    <w:p w14:paraId="30CA81E4" w14:textId="59A85E39" w:rsidR="00696A03" w:rsidRPr="00E15DC6" w:rsidRDefault="00696A03" w:rsidP="00696A03">
      <w:pPr>
        <w:adjustRightInd w:val="0"/>
        <w:rPr>
          <w:rFonts w:cs="Arial"/>
          <w:i/>
          <w:color w:val="FF0000"/>
          <w:szCs w:val="22"/>
        </w:rPr>
      </w:pPr>
      <w:r w:rsidRPr="00E15DC6">
        <w:rPr>
          <w:rFonts w:cs="Arial"/>
          <w:i/>
          <w:color w:val="FF0000"/>
          <w:szCs w:val="22"/>
        </w:rPr>
        <w:t xml:space="preserve">1 point for </w:t>
      </w:r>
      <w:r w:rsidR="00531FAC">
        <w:rPr>
          <w:rFonts w:cs="Arial"/>
          <w:i/>
          <w:color w:val="FF0000"/>
          <w:szCs w:val="22"/>
        </w:rPr>
        <w:t xml:space="preserve">each line and label; </w:t>
      </w:r>
      <w:r w:rsidR="00F26F9D">
        <w:rPr>
          <w:rFonts w:cs="Arial"/>
          <w:i/>
          <w:color w:val="FF0000"/>
          <w:szCs w:val="22"/>
        </w:rPr>
        <w:t>1</w:t>
      </w:r>
      <w:r w:rsidR="00B76C96">
        <w:rPr>
          <w:rFonts w:cs="Arial"/>
          <w:i/>
          <w:color w:val="FF0000"/>
          <w:szCs w:val="22"/>
        </w:rPr>
        <w:t>1</w:t>
      </w:r>
      <w:r>
        <w:rPr>
          <w:rFonts w:cs="Arial"/>
          <w:i/>
          <w:color w:val="FF0000"/>
          <w:szCs w:val="22"/>
        </w:rPr>
        <w:t xml:space="preserve"> points total</w:t>
      </w:r>
    </w:p>
    <w:p w14:paraId="7CC51BDA" w14:textId="77777777" w:rsidR="00696A03" w:rsidRDefault="00696A03" w:rsidP="00C35656"/>
    <w:p w14:paraId="6A83F062" w14:textId="77777777" w:rsidR="00C35656" w:rsidRDefault="00C35656" w:rsidP="00C35656">
      <w:r>
        <w:t>2. Here are some processes that happen in a beef farm ecosystem.  Describe how each process moves carbon from one pool to another.</w:t>
      </w:r>
    </w:p>
    <w:tbl>
      <w:tblPr>
        <w:tblStyle w:val="TableGrid"/>
        <w:tblW w:w="0" w:type="auto"/>
        <w:tblLook w:val="04A0" w:firstRow="1" w:lastRow="0" w:firstColumn="1" w:lastColumn="0" w:noHBand="0" w:noVBand="1"/>
      </w:tblPr>
      <w:tblGrid>
        <w:gridCol w:w="3168"/>
        <w:gridCol w:w="6408"/>
      </w:tblGrid>
      <w:tr w:rsidR="00C35656" w:rsidRPr="00B80BC1" w14:paraId="5D7C6BE6" w14:textId="77777777" w:rsidTr="00623E03">
        <w:tc>
          <w:tcPr>
            <w:tcW w:w="3168" w:type="dxa"/>
            <w:vAlign w:val="center"/>
          </w:tcPr>
          <w:p w14:paraId="62A9E25A" w14:textId="77777777" w:rsidR="00C35656" w:rsidRPr="00B80BC1" w:rsidRDefault="00C35656" w:rsidP="00623E03">
            <w:pPr>
              <w:jc w:val="center"/>
              <w:rPr>
                <w:b/>
                <w:i/>
              </w:rPr>
            </w:pPr>
            <w:r>
              <w:rPr>
                <w:b/>
                <w:i/>
              </w:rPr>
              <w:t>Process</w:t>
            </w:r>
          </w:p>
        </w:tc>
        <w:tc>
          <w:tcPr>
            <w:tcW w:w="6408" w:type="dxa"/>
          </w:tcPr>
          <w:p w14:paraId="2A5D6F1D" w14:textId="77777777" w:rsidR="00C35656" w:rsidRPr="00B80BC1" w:rsidRDefault="00C35656" w:rsidP="00623E03">
            <w:pPr>
              <w:jc w:val="center"/>
              <w:rPr>
                <w:b/>
                <w:i/>
              </w:rPr>
            </w:pPr>
            <w:r>
              <w:rPr>
                <w:b/>
                <w:i/>
              </w:rPr>
              <w:t>How the Process Moves Carbon Between Pools</w:t>
            </w:r>
          </w:p>
        </w:tc>
      </w:tr>
      <w:tr w:rsidR="00C35656" w14:paraId="7E945188" w14:textId="77777777" w:rsidTr="00623E03">
        <w:trPr>
          <w:trHeight w:val="1079"/>
        </w:trPr>
        <w:tc>
          <w:tcPr>
            <w:tcW w:w="3168" w:type="dxa"/>
            <w:vAlign w:val="center"/>
          </w:tcPr>
          <w:p w14:paraId="09443185" w14:textId="77777777" w:rsidR="00C35656" w:rsidRDefault="00C35656" w:rsidP="00623E03">
            <w:pPr>
              <w:jc w:val="center"/>
            </w:pPr>
            <w:r>
              <w:t>The wind blows, carrying CO</w:t>
            </w:r>
            <w:r w:rsidRPr="00B80BC1">
              <w:rPr>
                <w:vertAlign w:val="subscript"/>
              </w:rPr>
              <w:t>2</w:t>
            </w:r>
            <w:r>
              <w:t xml:space="preserve"> into and out of the beef farm.</w:t>
            </w:r>
          </w:p>
        </w:tc>
        <w:tc>
          <w:tcPr>
            <w:tcW w:w="6408" w:type="dxa"/>
          </w:tcPr>
          <w:p w14:paraId="182C826D" w14:textId="4E8B9ACB" w:rsidR="00C35656" w:rsidRDefault="00E316FC" w:rsidP="00623E03">
            <w:r>
              <w:rPr>
                <w:rFonts w:cs="Arial"/>
                <w:b/>
                <w:i/>
                <w:color w:val="0000FF"/>
                <w:szCs w:val="22"/>
              </w:rPr>
              <w:t>The wind blows carbon dioxide into and around the beef farm where it is available for plants to use for photosynthesis. The wind also blows carbon dioxide produced by plant and animal cellular respiration out of the beef farm and into other ecosystems.</w:t>
            </w:r>
          </w:p>
        </w:tc>
      </w:tr>
      <w:tr w:rsidR="00C35656" w14:paraId="4CADB9FA" w14:textId="77777777" w:rsidTr="00623E03">
        <w:trPr>
          <w:trHeight w:val="1079"/>
        </w:trPr>
        <w:tc>
          <w:tcPr>
            <w:tcW w:w="3168" w:type="dxa"/>
            <w:vAlign w:val="center"/>
          </w:tcPr>
          <w:p w14:paraId="1B08C89E" w14:textId="77777777" w:rsidR="00C35656" w:rsidRDefault="00C35656" w:rsidP="00623E03">
            <w:pPr>
              <w:jc w:val="center"/>
            </w:pPr>
            <w:r>
              <w:t>Cows move and breathe</w:t>
            </w:r>
          </w:p>
        </w:tc>
        <w:tc>
          <w:tcPr>
            <w:tcW w:w="6408" w:type="dxa"/>
          </w:tcPr>
          <w:p w14:paraId="3B0512C4" w14:textId="6E6D0381" w:rsidR="00C35656" w:rsidRDefault="00E316FC" w:rsidP="00623E03">
            <w:r>
              <w:rPr>
                <w:rFonts w:cs="Arial"/>
                <w:b/>
                <w:i/>
                <w:color w:val="0000FF"/>
                <w:szCs w:val="22"/>
              </w:rPr>
              <w:t xml:space="preserve">Cows perform cellular respiration in their cells which moves organic carbon from the food they eat into the air as they exhale carbon dioxide.   </w:t>
            </w:r>
          </w:p>
        </w:tc>
      </w:tr>
      <w:tr w:rsidR="00C35656" w14:paraId="4CF1BA48" w14:textId="77777777" w:rsidTr="00623E03">
        <w:trPr>
          <w:trHeight w:val="1079"/>
        </w:trPr>
        <w:tc>
          <w:tcPr>
            <w:tcW w:w="3168" w:type="dxa"/>
            <w:vAlign w:val="center"/>
          </w:tcPr>
          <w:p w14:paraId="3FC47E51" w14:textId="77777777" w:rsidR="00C35656" w:rsidRDefault="00C35656" w:rsidP="00623E03">
            <w:pPr>
              <w:jc w:val="center"/>
            </w:pPr>
            <w:r>
              <w:lastRenderedPageBreak/>
              <w:t>Grasses chosen by humans grow</w:t>
            </w:r>
          </w:p>
        </w:tc>
        <w:tc>
          <w:tcPr>
            <w:tcW w:w="6408" w:type="dxa"/>
          </w:tcPr>
          <w:p w14:paraId="702EC2BD" w14:textId="7EE74CB7" w:rsidR="00C35656" w:rsidRPr="00444EC3" w:rsidRDefault="00006B77" w:rsidP="00623E03">
            <w:r>
              <w:rPr>
                <w:rFonts w:cs="Arial"/>
                <w:b/>
                <w:i/>
                <w:color w:val="0000FF"/>
                <w:szCs w:val="22"/>
              </w:rPr>
              <w:t>Grasses (producers) move inorganic carbon in the air (CO</w:t>
            </w:r>
            <w:r w:rsidRPr="00444EC3">
              <w:rPr>
                <w:rFonts w:cs="Arial"/>
                <w:b/>
                <w:i/>
                <w:color w:val="0000FF"/>
                <w:szCs w:val="22"/>
                <w:vertAlign w:val="subscript"/>
              </w:rPr>
              <w:t>2</w:t>
            </w:r>
            <w:r>
              <w:rPr>
                <w:rFonts w:cs="Arial"/>
                <w:b/>
                <w:i/>
                <w:color w:val="0000FF"/>
                <w:szCs w:val="22"/>
              </w:rPr>
              <w:t xml:space="preserve">) and store it in their bodies for photosynthesis, which also releases oxygen into the air. </w:t>
            </w:r>
            <w:r w:rsidR="00444EC3">
              <w:rPr>
                <w:rFonts w:cs="Arial"/>
                <w:b/>
                <w:i/>
                <w:color w:val="0000FF"/>
                <w:szCs w:val="22"/>
              </w:rPr>
              <w:t>Grasses also release CO</w:t>
            </w:r>
            <w:r w:rsidR="00444EC3">
              <w:rPr>
                <w:rFonts w:cs="Arial"/>
                <w:b/>
                <w:i/>
                <w:color w:val="0000FF"/>
                <w:szCs w:val="22"/>
                <w:vertAlign w:val="subscript"/>
              </w:rPr>
              <w:t>2</w:t>
            </w:r>
            <w:r w:rsidR="00444EC3">
              <w:rPr>
                <w:rFonts w:cs="Arial"/>
                <w:b/>
                <w:i/>
                <w:color w:val="0000FF"/>
                <w:szCs w:val="22"/>
              </w:rPr>
              <w:t xml:space="preserve"> as a result of cellular respiration.</w:t>
            </w:r>
          </w:p>
        </w:tc>
      </w:tr>
      <w:tr w:rsidR="00C35656" w14:paraId="31729BAC" w14:textId="77777777" w:rsidTr="00623E03">
        <w:trPr>
          <w:trHeight w:val="1079"/>
        </w:trPr>
        <w:tc>
          <w:tcPr>
            <w:tcW w:w="3168" w:type="dxa"/>
            <w:vAlign w:val="center"/>
          </w:tcPr>
          <w:p w14:paraId="70842C1A" w14:textId="26546525" w:rsidR="00C35656" w:rsidRDefault="00B10B40" w:rsidP="00623E03">
            <w:pPr>
              <w:jc w:val="center"/>
            </w:pPr>
            <w:r>
              <w:t>The cows eat corn grain and hay from other farms.</w:t>
            </w:r>
          </w:p>
        </w:tc>
        <w:tc>
          <w:tcPr>
            <w:tcW w:w="6408" w:type="dxa"/>
          </w:tcPr>
          <w:p w14:paraId="199CDA62" w14:textId="54BAAB2D" w:rsidR="008F4DE3" w:rsidRDefault="008F4DE3" w:rsidP="00623E03">
            <w:r>
              <w:rPr>
                <w:rFonts w:cs="Arial"/>
                <w:b/>
                <w:i/>
                <w:color w:val="0000FF"/>
                <w:szCs w:val="22"/>
              </w:rPr>
              <w:t>When cows eat grain and hay from other farms, organic carbon stored in the grain and hay is used by the cows as they do cellular respiration in their cells, moving carbon into the air as carbon dioxide.</w:t>
            </w:r>
          </w:p>
        </w:tc>
      </w:tr>
      <w:tr w:rsidR="00F26F9D" w14:paraId="44A8611B" w14:textId="77777777" w:rsidTr="00623E03">
        <w:trPr>
          <w:trHeight w:val="1079"/>
        </w:trPr>
        <w:tc>
          <w:tcPr>
            <w:tcW w:w="3168" w:type="dxa"/>
            <w:vAlign w:val="center"/>
          </w:tcPr>
          <w:p w14:paraId="3EFCC206" w14:textId="03CB4748" w:rsidR="00F26F9D" w:rsidRDefault="00F26F9D" w:rsidP="00623E03">
            <w:pPr>
              <w:jc w:val="center"/>
            </w:pPr>
            <w:r>
              <w:t>Humans eat beef from the cows.</w:t>
            </w:r>
          </w:p>
        </w:tc>
        <w:tc>
          <w:tcPr>
            <w:tcW w:w="6408" w:type="dxa"/>
          </w:tcPr>
          <w:p w14:paraId="01AC28DD" w14:textId="5DFE1AE2" w:rsidR="00F26F9D" w:rsidRDefault="00F26F9D" w:rsidP="00623E03">
            <w:pPr>
              <w:rPr>
                <w:rFonts w:cs="Arial"/>
                <w:b/>
                <w:i/>
                <w:color w:val="0000FF"/>
                <w:szCs w:val="22"/>
              </w:rPr>
            </w:pPr>
            <w:r>
              <w:rPr>
                <w:rFonts w:cs="Arial"/>
                <w:b/>
                <w:i/>
                <w:color w:val="0000FF"/>
                <w:szCs w:val="22"/>
              </w:rPr>
              <w:t>Organic carbon in the cows leaves the ecosystem to be eaten by humans.</w:t>
            </w:r>
          </w:p>
        </w:tc>
      </w:tr>
    </w:tbl>
    <w:p w14:paraId="439AB7EB" w14:textId="376F240F" w:rsidR="00BC3B90" w:rsidRPr="00E15DC6" w:rsidRDefault="00BC3B90" w:rsidP="00BC3B90">
      <w:pPr>
        <w:adjustRightInd w:val="0"/>
        <w:rPr>
          <w:rFonts w:cs="Arial"/>
          <w:i/>
          <w:color w:val="FF0000"/>
          <w:szCs w:val="22"/>
        </w:rPr>
      </w:pPr>
      <w:r w:rsidRPr="00E15DC6">
        <w:rPr>
          <w:rFonts w:cs="Arial"/>
          <w:i/>
          <w:color w:val="FF0000"/>
          <w:szCs w:val="22"/>
        </w:rPr>
        <w:t xml:space="preserve">1 point for </w:t>
      </w:r>
      <w:r w:rsidR="001118BE">
        <w:rPr>
          <w:rFonts w:cs="Arial"/>
          <w:i/>
          <w:color w:val="FF0000"/>
          <w:szCs w:val="22"/>
        </w:rPr>
        <w:t xml:space="preserve">each section; </w:t>
      </w:r>
      <w:r w:rsidR="00F26F9D">
        <w:rPr>
          <w:rFonts w:cs="Arial"/>
          <w:i/>
          <w:color w:val="FF0000"/>
          <w:szCs w:val="22"/>
        </w:rPr>
        <w:t>5</w:t>
      </w:r>
      <w:r w:rsidR="001118BE">
        <w:rPr>
          <w:rFonts w:cs="Arial"/>
          <w:i/>
          <w:color w:val="FF0000"/>
          <w:szCs w:val="22"/>
        </w:rPr>
        <w:t xml:space="preserve"> points total</w:t>
      </w:r>
    </w:p>
    <w:p w14:paraId="14CAE68F" w14:textId="77777777" w:rsidR="00C35656" w:rsidRDefault="00C35656" w:rsidP="00C35656">
      <w:pPr>
        <w:rPr>
          <w:rFonts w:ascii="Calibri" w:hAnsi="Calibri"/>
          <w:color w:val="FF0000"/>
          <w:sz w:val="23"/>
          <w:szCs w:val="23"/>
          <w:shd w:val="clear" w:color="auto" w:fill="FFFFFF"/>
        </w:rPr>
      </w:pPr>
    </w:p>
    <w:p w14:paraId="46FBC3F5" w14:textId="77777777" w:rsidR="00C35656" w:rsidRDefault="00C35656" w:rsidP="00C35656">
      <w:r>
        <w:t>3. The wind blows through the beef farm all year.  If you could measure all the CO</w:t>
      </w:r>
      <w:r w:rsidRPr="000306AA">
        <w:rPr>
          <w:vertAlign w:val="subscript"/>
        </w:rPr>
        <w:t>2</w:t>
      </w:r>
      <w:r>
        <w:t xml:space="preserve"> in the wind blowing into the beef farm and compare it with all the CO</w:t>
      </w:r>
      <w:r w:rsidRPr="000306AA">
        <w:rPr>
          <w:vertAlign w:val="subscript"/>
        </w:rPr>
        <w:t>2</w:t>
      </w:r>
      <w:r>
        <w:t>in the wind blowing out of the beef farm, what would you expect to find?</w:t>
      </w:r>
    </w:p>
    <w:p w14:paraId="439956D6" w14:textId="77777777" w:rsidR="00C35656" w:rsidRDefault="00C35656" w:rsidP="00C35656">
      <w:pPr>
        <w:pStyle w:val="ListParagraph"/>
        <w:numPr>
          <w:ilvl w:val="0"/>
          <w:numId w:val="34"/>
        </w:numPr>
      </w:pPr>
      <w:r>
        <w:t>There would be a little more CO</w:t>
      </w:r>
      <w:r w:rsidRPr="000306AA">
        <w:rPr>
          <w:vertAlign w:val="subscript"/>
        </w:rPr>
        <w:t>2</w:t>
      </w:r>
      <w:r>
        <w:t>in the wind blowing in</w:t>
      </w:r>
    </w:p>
    <w:p w14:paraId="6CA5187F" w14:textId="2CDCB358" w:rsidR="00C35656" w:rsidRPr="006B010C" w:rsidRDefault="00C35656" w:rsidP="00C35656">
      <w:pPr>
        <w:pStyle w:val="ListParagraph"/>
        <w:numPr>
          <w:ilvl w:val="0"/>
          <w:numId w:val="34"/>
        </w:numPr>
        <w:rPr>
          <w:b/>
          <w:i/>
          <w:color w:val="0000FF"/>
        </w:rPr>
      </w:pPr>
      <w:r w:rsidRPr="006B010C">
        <w:rPr>
          <w:b/>
          <w:i/>
          <w:color w:val="0000FF"/>
        </w:rPr>
        <w:t>There would be a little more CO</w:t>
      </w:r>
      <w:r w:rsidRPr="006B010C">
        <w:rPr>
          <w:b/>
          <w:i/>
          <w:color w:val="0000FF"/>
          <w:vertAlign w:val="subscript"/>
        </w:rPr>
        <w:t>2</w:t>
      </w:r>
      <w:r w:rsidR="009A5AB9">
        <w:rPr>
          <w:b/>
          <w:i/>
          <w:color w:val="0000FF"/>
          <w:vertAlign w:val="subscript"/>
        </w:rPr>
        <w:t xml:space="preserve"> </w:t>
      </w:r>
      <w:r w:rsidRPr="006B010C">
        <w:rPr>
          <w:b/>
          <w:i/>
          <w:color w:val="0000FF"/>
        </w:rPr>
        <w:t>in the wind blowing out</w:t>
      </w:r>
    </w:p>
    <w:p w14:paraId="14A9A84A" w14:textId="3BDD1E35" w:rsidR="00C35656" w:rsidRDefault="00C35656" w:rsidP="00C35656">
      <w:pPr>
        <w:pStyle w:val="ListParagraph"/>
        <w:numPr>
          <w:ilvl w:val="0"/>
          <w:numId w:val="34"/>
        </w:numPr>
      </w:pPr>
      <w:r>
        <w:t>There would be just as much CO</w:t>
      </w:r>
      <w:r w:rsidRPr="000306AA">
        <w:rPr>
          <w:vertAlign w:val="subscript"/>
        </w:rPr>
        <w:t>2</w:t>
      </w:r>
      <w:r w:rsidR="009A5AB9">
        <w:rPr>
          <w:vertAlign w:val="subscript"/>
        </w:rPr>
        <w:t xml:space="preserve"> </w:t>
      </w:r>
      <w:r>
        <w:t xml:space="preserve">in the wind blowing in </w:t>
      </w:r>
      <w:r w:rsidR="00CE1E27">
        <w:t>as there is in the</w:t>
      </w:r>
      <w:r>
        <w:t xml:space="preserve"> wind blowing out</w:t>
      </w:r>
    </w:p>
    <w:p w14:paraId="4BA9E4F1" w14:textId="77777777" w:rsidR="00C35656" w:rsidRDefault="00C35656" w:rsidP="00C35656"/>
    <w:p w14:paraId="4FC0C505" w14:textId="77777777" w:rsidR="00C35656" w:rsidRPr="00A10A82" w:rsidRDefault="00C35656" w:rsidP="00C35656">
      <w:r>
        <w:t>Explain your answer.</w:t>
      </w:r>
    </w:p>
    <w:p w14:paraId="76D15CB7" w14:textId="38763811" w:rsidR="00DF7FEC" w:rsidRPr="006B010C" w:rsidRDefault="006B010C" w:rsidP="00C35656">
      <w:pPr>
        <w:rPr>
          <w:rFonts w:ascii="Calibri" w:hAnsi="Calibri"/>
          <w:color w:val="FF0000"/>
          <w:sz w:val="23"/>
          <w:szCs w:val="23"/>
          <w:shd w:val="clear" w:color="auto" w:fill="FFFFFF"/>
        </w:rPr>
      </w:pPr>
      <w:r>
        <w:rPr>
          <w:rFonts w:cs="Arial"/>
          <w:b/>
          <w:i/>
          <w:color w:val="0000FF"/>
          <w:szCs w:val="22"/>
        </w:rPr>
        <w:t>Cows are not very efficient at converting the feed they consume into organic mass in their bodies. Most of the carbon the cows consume is exhaled as CO</w:t>
      </w:r>
      <w:r w:rsidRPr="006B010C">
        <w:rPr>
          <w:rFonts w:cs="Arial"/>
          <w:b/>
          <w:i/>
          <w:color w:val="0000FF"/>
          <w:szCs w:val="22"/>
          <w:vertAlign w:val="subscript"/>
        </w:rPr>
        <w:t>2</w:t>
      </w:r>
      <w:r>
        <w:rPr>
          <w:rFonts w:cs="Arial"/>
          <w:b/>
          <w:i/>
          <w:color w:val="0000FF"/>
          <w:szCs w:val="22"/>
          <w:vertAlign w:val="subscript"/>
        </w:rPr>
        <w:t xml:space="preserve"> </w:t>
      </w:r>
      <w:r>
        <w:rPr>
          <w:rFonts w:cs="Arial"/>
          <w:b/>
          <w:i/>
          <w:color w:val="0000FF"/>
          <w:szCs w:val="22"/>
        </w:rPr>
        <w:t>or lost in manure. Most cattle farm operations will add more carbon to the environment than it will take a way, thus resulting in more CO</w:t>
      </w:r>
      <w:r>
        <w:rPr>
          <w:rFonts w:cs="Arial"/>
          <w:b/>
          <w:i/>
          <w:color w:val="0000FF"/>
          <w:szCs w:val="22"/>
          <w:vertAlign w:val="subscript"/>
        </w:rPr>
        <w:t>2</w:t>
      </w:r>
      <w:r>
        <w:rPr>
          <w:rFonts w:cs="Arial"/>
          <w:b/>
          <w:i/>
          <w:color w:val="0000FF"/>
          <w:szCs w:val="22"/>
        </w:rPr>
        <w:t xml:space="preserve"> being added into the wind blowing out.</w:t>
      </w:r>
    </w:p>
    <w:p w14:paraId="30510A26" w14:textId="07D71179" w:rsidR="00BC3B90" w:rsidRPr="00E15DC6" w:rsidRDefault="00BC3B90" w:rsidP="00BC3B90">
      <w:pPr>
        <w:adjustRightInd w:val="0"/>
        <w:rPr>
          <w:rFonts w:cs="Arial"/>
          <w:i/>
          <w:color w:val="FF0000"/>
          <w:szCs w:val="22"/>
        </w:rPr>
      </w:pPr>
      <w:r w:rsidRPr="00BC3B90">
        <w:rPr>
          <w:rFonts w:cs="Arial"/>
          <w:i/>
          <w:color w:val="FF0000"/>
          <w:szCs w:val="22"/>
        </w:rPr>
        <w:t xml:space="preserve">1 point for </w:t>
      </w:r>
      <w:r>
        <w:rPr>
          <w:rFonts w:cs="Arial"/>
          <w:i/>
          <w:color w:val="FF0000"/>
          <w:szCs w:val="22"/>
        </w:rPr>
        <w:t>correct force choice</w:t>
      </w:r>
      <w:r w:rsidR="00696A03">
        <w:rPr>
          <w:rFonts w:cs="Arial"/>
          <w:i/>
          <w:color w:val="FF0000"/>
          <w:szCs w:val="22"/>
        </w:rPr>
        <w:t>;</w:t>
      </w:r>
      <w:r w:rsidRPr="00E15DC6">
        <w:rPr>
          <w:rFonts w:cs="Arial"/>
          <w:i/>
          <w:color w:val="FF0000"/>
          <w:szCs w:val="22"/>
        </w:rPr>
        <w:t xml:space="preserve">1 point for </w:t>
      </w:r>
      <w:r>
        <w:rPr>
          <w:rFonts w:cs="Arial"/>
          <w:i/>
          <w:color w:val="FF0000"/>
          <w:szCs w:val="22"/>
        </w:rPr>
        <w:t>explanation</w:t>
      </w:r>
      <w:r w:rsidR="00696A03">
        <w:rPr>
          <w:rFonts w:cs="Arial"/>
          <w:i/>
          <w:color w:val="FF0000"/>
          <w:szCs w:val="22"/>
        </w:rPr>
        <w:t>; 2 points total</w:t>
      </w:r>
    </w:p>
    <w:p w14:paraId="60C0292C" w14:textId="06BC3078" w:rsidR="00F15E86" w:rsidRPr="00DC5F2F" w:rsidRDefault="004E6561" w:rsidP="00BC3B90">
      <w:pPr>
        <w:rPr>
          <w:rFonts w:cs="Arial"/>
          <w:color w:val="000000"/>
          <w:sz w:val="23"/>
          <w:szCs w:val="23"/>
          <w:shd w:val="clear" w:color="auto" w:fill="FFFFFF"/>
        </w:rPr>
      </w:pPr>
      <w:r w:rsidRPr="00A76E0E" w:rsidDel="000A3F4E">
        <w:rPr>
          <w:rFonts w:ascii="Calibri" w:hAnsi="Calibri"/>
          <w:color w:val="FF0000"/>
          <w:sz w:val="23"/>
          <w:szCs w:val="23"/>
          <w:shd w:val="clear" w:color="auto" w:fill="FFFFFF"/>
        </w:rPr>
        <w:t xml:space="preserve"> </w:t>
      </w:r>
    </w:p>
    <w:p w14:paraId="3C1F2CBB" w14:textId="305CEEC9" w:rsidR="00480854" w:rsidRPr="00480854" w:rsidRDefault="00DC5F2F" w:rsidP="00480854">
      <w:pPr>
        <w:pStyle w:val="Heading2"/>
        <w:rPr>
          <w:rFonts w:cs="Arial"/>
          <w:color w:val="FF0000"/>
        </w:rPr>
      </w:pPr>
      <w:r>
        <w:rPr>
          <w:rFonts w:cs="Arial"/>
        </w:rPr>
        <w:t xml:space="preserve">B. Ecosystem Services in a </w:t>
      </w:r>
      <w:r w:rsidR="00240728">
        <w:rPr>
          <w:rFonts w:cs="Arial"/>
        </w:rPr>
        <w:t>Beef Farm</w:t>
      </w:r>
      <w:r>
        <w:rPr>
          <w:rFonts w:cs="Arial"/>
        </w:rPr>
        <w:t xml:space="preserve"> Ecosystem</w:t>
      </w:r>
    </w:p>
    <w:p w14:paraId="4FFBDA01" w14:textId="3A33D671" w:rsidR="00DC5F2F" w:rsidRDefault="00DC5F2F" w:rsidP="00DC5F2F">
      <w:r>
        <w:t>Explain some of the main ways that a beef farm provides materials and ecosystem services that are useful to humans.</w:t>
      </w:r>
    </w:p>
    <w:p w14:paraId="2FADCFE1" w14:textId="006E7D77" w:rsidR="00480854" w:rsidRPr="00480854" w:rsidRDefault="009E1D06" w:rsidP="00480854">
      <w:pPr>
        <w:rPr>
          <w:rFonts w:cs="Arial"/>
          <w:noProof/>
          <w:color w:val="FF0000"/>
        </w:rPr>
      </w:pPr>
      <w:r>
        <w:rPr>
          <w:rFonts w:cs="Arial"/>
          <w:b/>
          <w:i/>
          <w:color w:val="0000FF"/>
          <w:szCs w:val="22"/>
        </w:rPr>
        <w:t xml:space="preserve">Answers </w:t>
      </w:r>
      <w:r w:rsidR="00E75E18">
        <w:rPr>
          <w:rFonts w:cs="Arial"/>
          <w:b/>
          <w:i/>
          <w:color w:val="0000FF"/>
          <w:szCs w:val="22"/>
        </w:rPr>
        <w:t>may</w:t>
      </w:r>
      <w:r>
        <w:rPr>
          <w:rFonts w:cs="Arial"/>
          <w:b/>
          <w:i/>
          <w:color w:val="0000FF"/>
          <w:szCs w:val="22"/>
        </w:rPr>
        <w:t xml:space="preserve"> vary.</w:t>
      </w:r>
      <w:r w:rsidR="00E75E18">
        <w:rPr>
          <w:rFonts w:cs="Arial"/>
          <w:b/>
          <w:i/>
          <w:color w:val="0000FF"/>
          <w:szCs w:val="22"/>
        </w:rPr>
        <w:t xml:space="preserve"> The two main materials</w:t>
      </w:r>
      <w:r>
        <w:rPr>
          <w:rFonts w:cs="Arial"/>
          <w:b/>
          <w:i/>
          <w:color w:val="0000FF"/>
          <w:szCs w:val="22"/>
        </w:rPr>
        <w:t xml:space="preserve"> a beef farm provides</w:t>
      </w:r>
      <w:r w:rsidR="00E75E18">
        <w:rPr>
          <w:rFonts w:cs="Arial"/>
          <w:b/>
          <w:i/>
          <w:color w:val="0000FF"/>
          <w:szCs w:val="22"/>
        </w:rPr>
        <w:t xml:space="preserve"> are meat (food) and manure that is used as fertilizer. It also provides habitat for many different plants and animals that do not impact the productivity of the cattle such as mosquitoes.</w:t>
      </w:r>
    </w:p>
    <w:p w14:paraId="235B0A8A" w14:textId="1A009126" w:rsidR="00FC5FE7" w:rsidRPr="00E15DC6" w:rsidRDefault="00FC5FE7" w:rsidP="00FC5FE7">
      <w:pPr>
        <w:adjustRightInd w:val="0"/>
        <w:rPr>
          <w:rFonts w:cs="Arial"/>
          <w:i/>
          <w:color w:val="FF0000"/>
          <w:szCs w:val="22"/>
        </w:rPr>
      </w:pPr>
      <w:r w:rsidRPr="00E15DC6">
        <w:rPr>
          <w:rFonts w:cs="Arial"/>
          <w:i/>
          <w:color w:val="FF0000"/>
          <w:szCs w:val="22"/>
        </w:rPr>
        <w:t xml:space="preserve">1 point for </w:t>
      </w:r>
      <w:r>
        <w:rPr>
          <w:rFonts w:cs="Arial"/>
          <w:i/>
          <w:color w:val="FF0000"/>
          <w:szCs w:val="22"/>
        </w:rPr>
        <w:t>explaining the materials a beef farm provides</w:t>
      </w:r>
    </w:p>
    <w:p w14:paraId="70F2D1B2" w14:textId="77777777" w:rsidR="00480854" w:rsidRDefault="00480854" w:rsidP="00480854"/>
    <w:p w14:paraId="434041B5" w14:textId="0C5ED748" w:rsidR="006D3FD2" w:rsidRPr="00F27131" w:rsidRDefault="006D3FD2" w:rsidP="006D3FD2">
      <w:pPr>
        <w:pStyle w:val="Heading2"/>
        <w:rPr>
          <w:rFonts w:cs="Arial"/>
          <w:color w:val="FF0000"/>
        </w:rPr>
      </w:pPr>
      <w:r>
        <w:rPr>
          <w:rFonts w:cs="Arial"/>
        </w:rPr>
        <w:t>C</w:t>
      </w:r>
      <w:r w:rsidRPr="00F27131">
        <w:rPr>
          <w:rFonts w:cs="Arial"/>
        </w:rPr>
        <w:t xml:space="preserve">. </w:t>
      </w:r>
      <w:r w:rsidR="00444EC3">
        <w:rPr>
          <w:rFonts w:cs="Arial"/>
        </w:rPr>
        <w:t>Carbon in</w:t>
      </w:r>
      <w:r w:rsidRPr="00F27131">
        <w:rPr>
          <w:rFonts w:cs="Arial"/>
        </w:rPr>
        <w:t xml:space="preserve"> a Beef Farm Ecosystem</w:t>
      </w:r>
    </w:p>
    <w:p w14:paraId="2DF50189" w14:textId="1B3C165B" w:rsidR="00F27131" w:rsidRPr="00DF7FEC" w:rsidRDefault="00D8510C" w:rsidP="00F27131">
      <w:pPr>
        <w:spacing w:before="120"/>
        <w:rPr>
          <w:rFonts w:eastAsia="MS Mincho" w:cs="Arial"/>
          <w:szCs w:val="22"/>
        </w:rPr>
      </w:pPr>
      <w:r>
        <w:rPr>
          <w:rFonts w:eastAsia="MS Mincho" w:cs="Arial"/>
          <w:szCs w:val="22"/>
        </w:rPr>
        <w:t>Around a</w:t>
      </w:r>
      <w:r w:rsidR="00F27131" w:rsidRPr="00DF7FEC">
        <w:rPr>
          <w:rFonts w:eastAsia="MS Mincho" w:cs="Arial"/>
          <w:szCs w:val="22"/>
        </w:rPr>
        <w:t xml:space="preserve"> beef farm ecosystem, how would you expect the amount of carbon dioxide in the air to change in the </w:t>
      </w:r>
      <w:r w:rsidR="00F27131" w:rsidRPr="00DF7FEC">
        <w:rPr>
          <w:rFonts w:eastAsia="MS Mincho" w:cs="Arial"/>
          <w:b/>
          <w:szCs w:val="22"/>
        </w:rPr>
        <w:t xml:space="preserve">summer?  </w:t>
      </w:r>
      <w:r w:rsidR="00F27131" w:rsidRPr="00DF7FEC">
        <w:rPr>
          <w:rFonts w:eastAsia="MS Mincho" w:cs="Arial"/>
          <w:szCs w:val="22"/>
        </w:rPr>
        <w:t xml:space="preserve">The amount of carbon dioxide in the air around the beef farm (choose one): </w:t>
      </w:r>
    </w:p>
    <w:tbl>
      <w:tblPr>
        <w:tblStyle w:val="TableGrid"/>
        <w:tblW w:w="4343" w:type="dxa"/>
        <w:tblInd w:w="355" w:type="dxa"/>
        <w:tblBorders>
          <w:insideH w:val="none" w:sz="0" w:space="0" w:color="auto"/>
          <w:insideV w:val="none" w:sz="0" w:space="0" w:color="auto"/>
        </w:tblBorders>
        <w:tblLook w:val="04A0" w:firstRow="1" w:lastRow="0" w:firstColumn="1" w:lastColumn="0" w:noHBand="0" w:noVBand="1"/>
      </w:tblPr>
      <w:tblGrid>
        <w:gridCol w:w="4343"/>
      </w:tblGrid>
      <w:tr w:rsidR="00DF7FEC" w:rsidRPr="00DF7FEC" w14:paraId="57BECC69" w14:textId="77777777" w:rsidTr="00DF7FEC">
        <w:tc>
          <w:tcPr>
            <w:tcW w:w="4343" w:type="dxa"/>
          </w:tcPr>
          <w:p w14:paraId="4168DD53" w14:textId="77777777" w:rsidR="000D0E28" w:rsidRDefault="00F27131" w:rsidP="000D0E28">
            <w:pPr>
              <w:pStyle w:val="ListParagraph"/>
              <w:numPr>
                <w:ilvl w:val="0"/>
                <w:numId w:val="33"/>
              </w:numPr>
              <w:adjustRightInd w:val="0"/>
              <w:spacing w:before="120" w:after="120"/>
              <w:rPr>
                <w:rFonts w:cs="Arial"/>
                <w:szCs w:val="22"/>
              </w:rPr>
            </w:pPr>
            <w:r w:rsidRPr="00DF7FEC">
              <w:rPr>
                <w:rFonts w:cs="Arial"/>
                <w:szCs w:val="22"/>
              </w:rPr>
              <w:t>Would increase</w:t>
            </w:r>
          </w:p>
          <w:p w14:paraId="79077D72" w14:textId="6EFF8C65" w:rsidR="00F27131" w:rsidRPr="000D0E28" w:rsidRDefault="000D0E28" w:rsidP="000D0E28">
            <w:pPr>
              <w:pStyle w:val="ListParagraph"/>
              <w:numPr>
                <w:ilvl w:val="0"/>
                <w:numId w:val="33"/>
              </w:numPr>
              <w:adjustRightInd w:val="0"/>
              <w:spacing w:before="120" w:after="120"/>
              <w:rPr>
                <w:rFonts w:cs="Arial"/>
                <w:b/>
                <w:i/>
                <w:color w:val="1036F9"/>
                <w:szCs w:val="22"/>
              </w:rPr>
            </w:pPr>
            <w:r w:rsidRPr="000D0E28">
              <w:rPr>
                <w:rFonts w:cs="Arial"/>
                <w:b/>
                <w:bCs/>
                <w:i/>
                <w:iCs/>
                <w:color w:val="1036F9"/>
              </w:rPr>
              <w:t>Would decrease</w:t>
            </w:r>
          </w:p>
          <w:p w14:paraId="5578AFBD" w14:textId="3EDE53C3" w:rsidR="00F27131" w:rsidRPr="00DF7FEC" w:rsidRDefault="00F27131" w:rsidP="00F27131">
            <w:pPr>
              <w:pStyle w:val="ListParagraph"/>
              <w:numPr>
                <w:ilvl w:val="0"/>
                <w:numId w:val="33"/>
              </w:numPr>
              <w:adjustRightInd w:val="0"/>
              <w:spacing w:before="120" w:after="120"/>
              <w:rPr>
                <w:rFonts w:cs="Arial"/>
                <w:szCs w:val="22"/>
              </w:rPr>
            </w:pPr>
            <w:r w:rsidRPr="00DF7FEC">
              <w:rPr>
                <w:rFonts w:cs="Arial"/>
                <w:szCs w:val="22"/>
              </w:rPr>
              <w:t>Would stay about the same</w:t>
            </w:r>
          </w:p>
        </w:tc>
      </w:tr>
    </w:tbl>
    <w:p w14:paraId="4F8D7904" w14:textId="77777777" w:rsidR="00F27131" w:rsidRPr="00DF7FEC" w:rsidRDefault="00F27131" w:rsidP="00F27131">
      <w:pPr>
        <w:rPr>
          <w:rFonts w:eastAsia="MS Mincho" w:cs="Arial"/>
          <w:szCs w:val="22"/>
        </w:rPr>
      </w:pPr>
    </w:p>
    <w:p w14:paraId="016867FF" w14:textId="53874A9C" w:rsidR="00F27131" w:rsidRDefault="00F27131" w:rsidP="00F27131">
      <w:pPr>
        <w:rPr>
          <w:rFonts w:eastAsia="MS Mincho" w:cs="Arial"/>
          <w:szCs w:val="22"/>
        </w:rPr>
      </w:pPr>
      <w:r w:rsidRPr="00DF7FEC">
        <w:rPr>
          <w:rFonts w:eastAsia="MS Mincho" w:cs="Arial"/>
          <w:szCs w:val="22"/>
        </w:rPr>
        <w:t>Explain your answer.  What might cause the amount of CO</w:t>
      </w:r>
      <w:r w:rsidRPr="00DF7FEC">
        <w:rPr>
          <w:rFonts w:eastAsia="MS Mincho" w:cs="Arial"/>
          <w:szCs w:val="22"/>
          <w:vertAlign w:val="subscript"/>
        </w:rPr>
        <w:t>2</w:t>
      </w:r>
      <w:r w:rsidRPr="00DF7FEC">
        <w:rPr>
          <w:rFonts w:eastAsia="MS Mincho" w:cs="Arial"/>
          <w:szCs w:val="22"/>
        </w:rPr>
        <w:t xml:space="preserve"> in the air around the beef farm to change during the summer? </w:t>
      </w:r>
    </w:p>
    <w:p w14:paraId="2AD76004" w14:textId="77777777" w:rsidR="00D8510C" w:rsidRPr="00E15DC6" w:rsidRDefault="00D8510C" w:rsidP="00D8510C">
      <w:pPr>
        <w:adjustRightInd w:val="0"/>
        <w:rPr>
          <w:rFonts w:cs="Arial"/>
          <w:b/>
          <w:i/>
          <w:color w:val="0000FF"/>
        </w:rPr>
      </w:pPr>
      <w:r w:rsidRPr="00E15DC6">
        <w:rPr>
          <w:rFonts w:cs="Arial"/>
          <w:b/>
          <w:i/>
          <w:color w:val="0432FF"/>
        </w:rPr>
        <w:t>Level 4 responses may suggest that</w:t>
      </w:r>
      <w:r w:rsidRPr="00E15DC6">
        <w:rPr>
          <w:rFonts w:cs="Arial"/>
          <w:b/>
          <w:i/>
          <w:color w:val="FF0000"/>
        </w:rPr>
        <w:t xml:space="preserve"> </w:t>
      </w:r>
      <w:r w:rsidRPr="00E15DC6">
        <w:rPr>
          <w:rFonts w:cs="Arial"/>
          <w:b/>
          <w:i/>
          <w:color w:val="0000FF"/>
        </w:rPr>
        <w:t xml:space="preserve">when photosynthesis occurs, more carbon atoms move from carbon dioxide in the air to plants. During the summer, the rate of photosynthesis </w:t>
      </w:r>
      <w:proofErr w:type="gramStart"/>
      <w:r w:rsidRPr="00E15DC6">
        <w:rPr>
          <w:rFonts w:cs="Arial"/>
          <w:b/>
          <w:i/>
          <w:color w:val="0000FF"/>
        </w:rPr>
        <w:t>increases</w:t>
      </w:r>
      <w:proofErr w:type="gramEnd"/>
      <w:r w:rsidRPr="00E15DC6">
        <w:rPr>
          <w:rFonts w:cs="Arial"/>
          <w:b/>
          <w:i/>
          <w:color w:val="0000FF"/>
        </w:rPr>
        <w:t xml:space="preserve"> and the number of annual plants increase. Since atoms last forever, the overall amount of carbon dioxide in the atmosphere has to decrease. </w:t>
      </w:r>
    </w:p>
    <w:p w14:paraId="5264D09E" w14:textId="3166D596" w:rsidR="00D8510C" w:rsidRPr="0039737E" w:rsidRDefault="00D8510C" w:rsidP="00D8510C">
      <w:pPr>
        <w:adjustRightInd w:val="0"/>
        <w:rPr>
          <w:rFonts w:cs="Arial"/>
          <w:i/>
          <w:color w:val="FF0000"/>
          <w:szCs w:val="22"/>
        </w:rPr>
      </w:pPr>
      <w:r w:rsidRPr="00E15DC6">
        <w:rPr>
          <w:rFonts w:cs="Arial"/>
          <w:i/>
          <w:color w:val="FF0000"/>
          <w:szCs w:val="22"/>
        </w:rPr>
        <w:t>1 point for co</w:t>
      </w:r>
      <w:r w:rsidR="001118BE">
        <w:rPr>
          <w:rFonts w:cs="Arial"/>
          <w:i/>
          <w:color w:val="FF0000"/>
          <w:szCs w:val="22"/>
        </w:rPr>
        <w:t>rrectly answering forced choice</w:t>
      </w:r>
      <w:r w:rsidR="0039737E">
        <w:rPr>
          <w:rFonts w:cs="Arial"/>
          <w:i/>
          <w:color w:val="FF0000"/>
          <w:szCs w:val="22"/>
        </w:rPr>
        <w:t>;</w:t>
      </w:r>
      <w:r w:rsidRPr="00E15DC6">
        <w:rPr>
          <w:rFonts w:cs="Arial"/>
          <w:i/>
          <w:color w:val="FF0000"/>
          <w:szCs w:val="22"/>
        </w:rPr>
        <w:t xml:space="preserve">1 point for correctly explaining how </w:t>
      </w:r>
      <w:r w:rsidR="001118BE">
        <w:rPr>
          <w:rFonts w:cs="Arial"/>
          <w:i/>
          <w:color w:val="FF0000"/>
          <w:szCs w:val="22"/>
        </w:rPr>
        <w:t>carbon dioxide fluxes in summer</w:t>
      </w:r>
      <w:r w:rsidR="0039737E">
        <w:rPr>
          <w:rFonts w:cs="Arial"/>
          <w:i/>
          <w:color w:val="FF0000"/>
          <w:szCs w:val="22"/>
        </w:rPr>
        <w:t xml:space="preserve">; </w:t>
      </w:r>
      <w:r w:rsidRPr="00E15DC6">
        <w:rPr>
          <w:rFonts w:cs="Arial"/>
          <w:i/>
          <w:color w:val="FF0000"/>
          <w:szCs w:val="22"/>
        </w:rPr>
        <w:t>2 points total</w:t>
      </w:r>
    </w:p>
    <w:p w14:paraId="509A1C65" w14:textId="5D95DD04" w:rsidR="006D3FD2" w:rsidRPr="00480854" w:rsidRDefault="006D3FD2" w:rsidP="00480854"/>
    <w:p w14:paraId="3E864FF0" w14:textId="6521C3A2" w:rsidR="00753653" w:rsidRPr="00480854" w:rsidRDefault="006D3FD2" w:rsidP="5A1E48CA">
      <w:pPr>
        <w:pStyle w:val="Heading2"/>
        <w:rPr>
          <w:rFonts w:cs="Arial"/>
          <w:color w:val="FF0000"/>
        </w:rPr>
      </w:pPr>
      <w:r>
        <w:rPr>
          <w:rFonts w:cs="Arial"/>
        </w:rPr>
        <w:t>D</w:t>
      </w:r>
      <w:r w:rsidR="5A1E48CA" w:rsidRPr="00480854">
        <w:rPr>
          <w:rFonts w:cs="Arial"/>
        </w:rPr>
        <w:t xml:space="preserve">. Something interesting </w:t>
      </w:r>
      <w:r>
        <w:rPr>
          <w:rFonts w:cs="Arial"/>
        </w:rPr>
        <w:t>that you learned</w:t>
      </w:r>
    </w:p>
    <w:p w14:paraId="6D1FA6CA" w14:textId="292DFD0F" w:rsidR="00BC5A8F" w:rsidRPr="00480854" w:rsidRDefault="00BC5A8F" w:rsidP="00BC5A8F">
      <w:pPr>
        <w:rPr>
          <w:rFonts w:cs="Arial"/>
          <w:szCs w:val="22"/>
        </w:rPr>
      </w:pPr>
      <w:r w:rsidRPr="00480854">
        <w:rPr>
          <w:rFonts w:cs="Arial"/>
          <w:szCs w:val="22"/>
        </w:rPr>
        <w:t xml:space="preserve">What is something interesting that you learned about </w:t>
      </w:r>
      <w:r w:rsidR="004E6561">
        <w:rPr>
          <w:rFonts w:cs="Arial"/>
          <w:szCs w:val="22"/>
        </w:rPr>
        <w:t>a beef farm ecosystem</w:t>
      </w:r>
      <w:r w:rsidR="003F1602" w:rsidRPr="00480854">
        <w:rPr>
          <w:rFonts w:cs="Arial"/>
          <w:szCs w:val="22"/>
        </w:rPr>
        <w:t xml:space="preserve"> from your readings and discussion</w:t>
      </w:r>
      <w:r w:rsidRPr="00480854">
        <w:rPr>
          <w:rFonts w:cs="Arial"/>
          <w:szCs w:val="22"/>
        </w:rPr>
        <w:t>?</w:t>
      </w:r>
    </w:p>
    <w:p w14:paraId="6DBBD983" w14:textId="5A09701E" w:rsidR="007526C4" w:rsidRPr="00480854" w:rsidRDefault="00D0696C" w:rsidP="007E01B1">
      <w:pPr>
        <w:rPr>
          <w:rFonts w:cs="Arial"/>
        </w:rPr>
      </w:pPr>
      <w:r>
        <w:rPr>
          <w:rFonts w:cs="Arial"/>
          <w:b/>
          <w:i/>
          <w:color w:val="0432FF"/>
        </w:rPr>
        <w:t>Answers will vary.</w:t>
      </w:r>
    </w:p>
    <w:p w14:paraId="62807F0E" w14:textId="7C4DE7A2" w:rsidR="00D0696C" w:rsidRPr="00E15DC6" w:rsidRDefault="00D0696C" w:rsidP="00D0696C">
      <w:pPr>
        <w:adjustRightInd w:val="0"/>
        <w:rPr>
          <w:rFonts w:cs="Arial"/>
          <w:i/>
          <w:color w:val="FF0000"/>
          <w:szCs w:val="22"/>
        </w:rPr>
      </w:pPr>
      <w:r w:rsidRPr="00E15DC6">
        <w:rPr>
          <w:rFonts w:cs="Arial"/>
          <w:i/>
          <w:color w:val="FF0000"/>
          <w:szCs w:val="22"/>
        </w:rPr>
        <w:t xml:space="preserve">1 point for </w:t>
      </w:r>
      <w:r>
        <w:rPr>
          <w:rFonts w:cs="Arial"/>
          <w:i/>
          <w:color w:val="FF0000"/>
          <w:szCs w:val="22"/>
        </w:rPr>
        <w:t>a relevant and meaningful response.</w:t>
      </w:r>
    </w:p>
    <w:p w14:paraId="6F4C90EF" w14:textId="77777777" w:rsidR="00480854" w:rsidRPr="00480854" w:rsidRDefault="00480854" w:rsidP="00206DEE">
      <w:pPr>
        <w:rPr>
          <w:rFonts w:cs="Arial"/>
          <w:szCs w:val="22"/>
        </w:rPr>
      </w:pPr>
    </w:p>
    <w:sectPr w:rsidR="00480854" w:rsidRPr="00480854" w:rsidSect="001B6091">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8A862" w14:textId="77777777" w:rsidR="00E61769" w:rsidRDefault="00E61769">
      <w:r>
        <w:separator/>
      </w:r>
    </w:p>
  </w:endnote>
  <w:endnote w:type="continuationSeparator" w:id="0">
    <w:p w14:paraId="1D97CA3D" w14:textId="77777777" w:rsidR="00E61769" w:rsidRDefault="00E6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A00002EF" w:usb1="4000004B" w:usb2="00000000" w:usb3="00000000" w:csb0="0000009F" w:csb1="00000000"/>
  </w:font>
  <w:font w:name="ヒラギノ角ゴ Pro W3">
    <w:panose1 w:val="020B0300000000000000"/>
    <w:charset w:val="80"/>
    <w:family w:val="swiss"/>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0266ECC2" w:rsidR="00CE47B9" w:rsidRPr="00CE47B9" w:rsidRDefault="00CB521D" w:rsidP="00CE47B9">
    <w:pPr>
      <w:pStyle w:val="Footer"/>
      <w:spacing w:after="0"/>
      <w:jc w:val="right"/>
      <w:rPr>
        <w:i/>
        <w:color w:val="000000" w:themeColor="text1"/>
        <w:sz w:val="16"/>
        <w:szCs w:val="16"/>
      </w:rPr>
    </w:pPr>
    <w:r>
      <w:rPr>
        <w:i/>
        <w:color w:val="000000" w:themeColor="text1"/>
        <w:sz w:val="16"/>
        <w:szCs w:val="16"/>
      </w:rPr>
      <w:t>Ecosystems</w:t>
    </w:r>
    <w:r w:rsidR="002B171F" w:rsidRPr="00CE47B9">
      <w:rPr>
        <w:i/>
        <w:color w:val="000000" w:themeColor="text1"/>
        <w:sz w:val="16"/>
        <w:szCs w:val="16"/>
      </w:rPr>
      <w:t xml:space="preserve"> </w:t>
    </w:r>
    <w:r>
      <w:rPr>
        <w:i/>
        <w:color w:val="000000" w:themeColor="text1"/>
        <w:sz w:val="16"/>
        <w:szCs w:val="16"/>
      </w:rPr>
      <w:t>Unit, Activity 5.2</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444EC3">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145D" w14:textId="4E60D102" w:rsidR="00132D82" w:rsidRPr="006B6225" w:rsidRDefault="00132D82" w:rsidP="00132D82">
    <w:pPr>
      <w:pStyle w:val="Footer"/>
      <w:spacing w:after="0"/>
      <w:jc w:val="right"/>
      <w:rPr>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086CE3CE" wp14:editId="546C1081">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color w:val="000000" w:themeColor="text1"/>
        <w:sz w:val="16"/>
        <w:szCs w:val="16"/>
      </w:rPr>
      <w:t xml:space="preserve"> Ecosystems Unit, Activity 5.2</w:t>
    </w:r>
  </w:p>
  <w:p w14:paraId="220A2A06" w14:textId="77777777" w:rsidR="00132D82" w:rsidRPr="006B6225" w:rsidRDefault="00132D82" w:rsidP="00132D82">
    <w:pPr>
      <w:pStyle w:val="Footer"/>
      <w:spacing w:after="0"/>
      <w:jc w:val="right"/>
      <w:rPr>
        <w:i/>
        <w:color w:val="000000" w:themeColor="text1"/>
        <w:sz w:val="16"/>
        <w:szCs w:val="16"/>
      </w:rPr>
    </w:pPr>
    <w:r w:rsidRPr="006B6225">
      <w:rPr>
        <w:i/>
        <w:color w:val="000000" w:themeColor="text1"/>
        <w:sz w:val="16"/>
        <w:szCs w:val="16"/>
      </w:rPr>
      <w:t>Carbon: Transform</w:t>
    </w:r>
    <w:r>
      <w:rPr>
        <w:i/>
        <w:color w:val="000000" w:themeColor="text1"/>
        <w:sz w:val="16"/>
        <w:szCs w:val="16"/>
      </w:rPr>
      <w:t>ations in Matter and Energy 2019</w:t>
    </w:r>
  </w:p>
  <w:p w14:paraId="12C36AC2" w14:textId="1CF45694" w:rsidR="007F4969" w:rsidRPr="00132D82" w:rsidRDefault="00132D82" w:rsidP="00132D82">
    <w:pPr>
      <w:pStyle w:val="Footer"/>
      <w:tabs>
        <w:tab w:val="clear" w:pos="4320"/>
        <w:tab w:val="clear" w:pos="8640"/>
        <w:tab w:val="left" w:pos="8160"/>
      </w:tabs>
      <w:jc w:val="right"/>
      <w:rPr>
        <w:color w:val="000000" w:themeColor="text1"/>
      </w:rPr>
    </w:pPr>
    <w:r w:rsidRPr="006B6225">
      <w:rPr>
        <w:i/>
        <w:color w:val="000000" w:themeColor="text1"/>
        <w:sz w:val="16"/>
        <w:szCs w:val="16"/>
      </w:rPr>
      <w:t>Michigan State Universit</w:t>
    </w:r>
    <w:r>
      <w:rPr>
        <w:i/>
        <w:color w:val="000000" w:themeColor="text1"/>
        <w:sz w:val="16"/>
        <w:szCs w:val="16"/>
      </w:rPr>
      <w: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AFEE2" w14:textId="77777777" w:rsidR="00E61769" w:rsidRDefault="00E61769">
      <w:r>
        <w:separator/>
      </w:r>
    </w:p>
  </w:footnote>
  <w:footnote w:type="continuationSeparator" w:id="0">
    <w:p w14:paraId="791F8EA6" w14:textId="77777777" w:rsidR="00E61769" w:rsidRDefault="00E61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E384B"/>
    <w:multiLevelType w:val="hybridMultilevel"/>
    <w:tmpl w:val="BB8A12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BE129B"/>
    <w:multiLevelType w:val="hybridMultilevel"/>
    <w:tmpl w:val="4400282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3305ED"/>
    <w:multiLevelType w:val="hybridMultilevel"/>
    <w:tmpl w:val="0BB0CA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F45CF"/>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92E7714"/>
    <w:multiLevelType w:val="hybridMultilevel"/>
    <w:tmpl w:val="CCFC5700"/>
    <w:lvl w:ilvl="0" w:tplc="E4E0FF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F5F6C18"/>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DC690F"/>
    <w:multiLevelType w:val="hybridMultilevel"/>
    <w:tmpl w:val="44E68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8"/>
  </w:num>
  <w:num w:numId="3">
    <w:abstractNumId w:val="0"/>
  </w:num>
  <w:num w:numId="4">
    <w:abstractNumId w:val="5"/>
  </w:num>
  <w:num w:numId="5">
    <w:abstractNumId w:val="16"/>
  </w:num>
  <w:num w:numId="6">
    <w:abstractNumId w:val="24"/>
  </w:num>
  <w:num w:numId="7">
    <w:abstractNumId w:val="32"/>
  </w:num>
  <w:num w:numId="8">
    <w:abstractNumId w:val="29"/>
  </w:num>
  <w:num w:numId="9">
    <w:abstractNumId w:val="3"/>
  </w:num>
  <w:num w:numId="10">
    <w:abstractNumId w:val="8"/>
  </w:num>
  <w:num w:numId="11">
    <w:abstractNumId w:val="23"/>
  </w:num>
  <w:num w:numId="12">
    <w:abstractNumId w:val="15"/>
  </w:num>
  <w:num w:numId="13">
    <w:abstractNumId w:val="1"/>
  </w:num>
  <w:num w:numId="14">
    <w:abstractNumId w:val="21"/>
  </w:num>
  <w:num w:numId="15">
    <w:abstractNumId w:val="33"/>
  </w:num>
  <w:num w:numId="16">
    <w:abstractNumId w:val="22"/>
  </w:num>
  <w:num w:numId="17">
    <w:abstractNumId w:val="4"/>
  </w:num>
  <w:num w:numId="18">
    <w:abstractNumId w:val="10"/>
  </w:num>
  <w:num w:numId="19">
    <w:abstractNumId w:val="25"/>
  </w:num>
  <w:num w:numId="20">
    <w:abstractNumId w:val="26"/>
  </w:num>
  <w:num w:numId="21">
    <w:abstractNumId w:val="9"/>
  </w:num>
  <w:num w:numId="22">
    <w:abstractNumId w:val="30"/>
  </w:num>
  <w:num w:numId="23">
    <w:abstractNumId w:val="30"/>
  </w:num>
  <w:num w:numId="24">
    <w:abstractNumId w:val="20"/>
  </w:num>
  <w:num w:numId="25">
    <w:abstractNumId w:val="12"/>
  </w:num>
  <w:num w:numId="26">
    <w:abstractNumId w:val="11"/>
  </w:num>
  <w:num w:numId="27">
    <w:abstractNumId w:val="17"/>
  </w:num>
  <w:num w:numId="28">
    <w:abstractNumId w:val="19"/>
  </w:num>
  <w:num w:numId="29">
    <w:abstractNumId w:val="14"/>
  </w:num>
  <w:num w:numId="30">
    <w:abstractNumId w:val="27"/>
  </w:num>
  <w:num w:numId="31">
    <w:abstractNumId w:val="6"/>
  </w:num>
  <w:num w:numId="32">
    <w:abstractNumId w:val="18"/>
  </w:num>
  <w:num w:numId="33">
    <w:abstractNumId w:val="2"/>
  </w:num>
  <w:num w:numId="34">
    <w:abstractNumId w:val="7"/>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206"/>
    <w:rsid w:val="00003DDD"/>
    <w:rsid w:val="0000605E"/>
    <w:rsid w:val="00006B77"/>
    <w:rsid w:val="00016620"/>
    <w:rsid w:val="00046E9B"/>
    <w:rsid w:val="00064F8F"/>
    <w:rsid w:val="00072838"/>
    <w:rsid w:val="00080F0A"/>
    <w:rsid w:val="00097CFB"/>
    <w:rsid w:val="000A3F4E"/>
    <w:rsid w:val="000A6040"/>
    <w:rsid w:val="000C42BE"/>
    <w:rsid w:val="000D0E28"/>
    <w:rsid w:val="000D32FF"/>
    <w:rsid w:val="001118BE"/>
    <w:rsid w:val="001227DB"/>
    <w:rsid w:val="0012797B"/>
    <w:rsid w:val="00132D82"/>
    <w:rsid w:val="00135C69"/>
    <w:rsid w:val="00137A7A"/>
    <w:rsid w:val="001401F3"/>
    <w:rsid w:val="0014198C"/>
    <w:rsid w:val="00157990"/>
    <w:rsid w:val="0016032A"/>
    <w:rsid w:val="00183CAD"/>
    <w:rsid w:val="00184C6A"/>
    <w:rsid w:val="001A63B4"/>
    <w:rsid w:val="001B2FD3"/>
    <w:rsid w:val="001B6091"/>
    <w:rsid w:val="001D30FF"/>
    <w:rsid w:val="001E4D27"/>
    <w:rsid w:val="001F3604"/>
    <w:rsid w:val="00206DEE"/>
    <w:rsid w:val="00215D3A"/>
    <w:rsid w:val="0023266B"/>
    <w:rsid w:val="00240728"/>
    <w:rsid w:val="00244082"/>
    <w:rsid w:val="002A5C2F"/>
    <w:rsid w:val="002B171F"/>
    <w:rsid w:val="002B7278"/>
    <w:rsid w:val="002D5CA1"/>
    <w:rsid w:val="002F5934"/>
    <w:rsid w:val="00303D62"/>
    <w:rsid w:val="00316459"/>
    <w:rsid w:val="0032384A"/>
    <w:rsid w:val="00331DE3"/>
    <w:rsid w:val="003604FD"/>
    <w:rsid w:val="00363FF8"/>
    <w:rsid w:val="00370968"/>
    <w:rsid w:val="00371E47"/>
    <w:rsid w:val="0039737E"/>
    <w:rsid w:val="003B3BA4"/>
    <w:rsid w:val="003B4690"/>
    <w:rsid w:val="003B6EA5"/>
    <w:rsid w:val="003F1602"/>
    <w:rsid w:val="003F4D8B"/>
    <w:rsid w:val="00444EC3"/>
    <w:rsid w:val="004538B0"/>
    <w:rsid w:val="0045637C"/>
    <w:rsid w:val="00467C88"/>
    <w:rsid w:val="00473780"/>
    <w:rsid w:val="00480854"/>
    <w:rsid w:val="0048711D"/>
    <w:rsid w:val="004A0E20"/>
    <w:rsid w:val="004E6561"/>
    <w:rsid w:val="00531FAC"/>
    <w:rsid w:val="0053520F"/>
    <w:rsid w:val="00545934"/>
    <w:rsid w:val="00545D34"/>
    <w:rsid w:val="00550FC7"/>
    <w:rsid w:val="00583CE9"/>
    <w:rsid w:val="005B0865"/>
    <w:rsid w:val="005E3ECF"/>
    <w:rsid w:val="0061478D"/>
    <w:rsid w:val="00625206"/>
    <w:rsid w:val="00636C43"/>
    <w:rsid w:val="00637165"/>
    <w:rsid w:val="006420EB"/>
    <w:rsid w:val="006603DC"/>
    <w:rsid w:val="00660614"/>
    <w:rsid w:val="00682981"/>
    <w:rsid w:val="00686BCD"/>
    <w:rsid w:val="00696A03"/>
    <w:rsid w:val="006B010C"/>
    <w:rsid w:val="006C561A"/>
    <w:rsid w:val="006C56F7"/>
    <w:rsid w:val="006C5D98"/>
    <w:rsid w:val="006D3FD2"/>
    <w:rsid w:val="006E19BC"/>
    <w:rsid w:val="006F40FB"/>
    <w:rsid w:val="00715A47"/>
    <w:rsid w:val="007422D2"/>
    <w:rsid w:val="007526C4"/>
    <w:rsid w:val="00753653"/>
    <w:rsid w:val="00782ED8"/>
    <w:rsid w:val="00790720"/>
    <w:rsid w:val="00794365"/>
    <w:rsid w:val="007B1C78"/>
    <w:rsid w:val="007E01B1"/>
    <w:rsid w:val="007F4969"/>
    <w:rsid w:val="007F65AC"/>
    <w:rsid w:val="00831163"/>
    <w:rsid w:val="008423F7"/>
    <w:rsid w:val="00857AA6"/>
    <w:rsid w:val="00861A04"/>
    <w:rsid w:val="00862A64"/>
    <w:rsid w:val="008B2A75"/>
    <w:rsid w:val="008C1C0E"/>
    <w:rsid w:val="008C5369"/>
    <w:rsid w:val="008C6EC6"/>
    <w:rsid w:val="008E016E"/>
    <w:rsid w:val="008E5EF2"/>
    <w:rsid w:val="008F19B7"/>
    <w:rsid w:val="008F4DE3"/>
    <w:rsid w:val="00905F83"/>
    <w:rsid w:val="009463F5"/>
    <w:rsid w:val="009713FD"/>
    <w:rsid w:val="009753B7"/>
    <w:rsid w:val="009754CD"/>
    <w:rsid w:val="00983032"/>
    <w:rsid w:val="00996A73"/>
    <w:rsid w:val="009A430E"/>
    <w:rsid w:val="009A5AB9"/>
    <w:rsid w:val="009C1B6D"/>
    <w:rsid w:val="009E08EE"/>
    <w:rsid w:val="009E1D06"/>
    <w:rsid w:val="009E2593"/>
    <w:rsid w:val="00A03E18"/>
    <w:rsid w:val="00A33CF5"/>
    <w:rsid w:val="00A40110"/>
    <w:rsid w:val="00A76E0E"/>
    <w:rsid w:val="00A77345"/>
    <w:rsid w:val="00A90E1E"/>
    <w:rsid w:val="00AA54BA"/>
    <w:rsid w:val="00AB5EBD"/>
    <w:rsid w:val="00AC2584"/>
    <w:rsid w:val="00AF73CC"/>
    <w:rsid w:val="00B10B40"/>
    <w:rsid w:val="00B361B0"/>
    <w:rsid w:val="00B40012"/>
    <w:rsid w:val="00B4654B"/>
    <w:rsid w:val="00B51095"/>
    <w:rsid w:val="00B54946"/>
    <w:rsid w:val="00B55CE5"/>
    <w:rsid w:val="00B56E42"/>
    <w:rsid w:val="00B57D71"/>
    <w:rsid w:val="00B76097"/>
    <w:rsid w:val="00B76C96"/>
    <w:rsid w:val="00B83763"/>
    <w:rsid w:val="00BB67BB"/>
    <w:rsid w:val="00BC3B90"/>
    <w:rsid w:val="00BC4D9C"/>
    <w:rsid w:val="00BC5A8F"/>
    <w:rsid w:val="00BD20A9"/>
    <w:rsid w:val="00BD3A23"/>
    <w:rsid w:val="00BD55F5"/>
    <w:rsid w:val="00BE4523"/>
    <w:rsid w:val="00C35656"/>
    <w:rsid w:val="00C451A7"/>
    <w:rsid w:val="00C60927"/>
    <w:rsid w:val="00C9360D"/>
    <w:rsid w:val="00CA47D3"/>
    <w:rsid w:val="00CB521D"/>
    <w:rsid w:val="00CC27AD"/>
    <w:rsid w:val="00CE1E27"/>
    <w:rsid w:val="00CE47B9"/>
    <w:rsid w:val="00D0696C"/>
    <w:rsid w:val="00D37B81"/>
    <w:rsid w:val="00D429DF"/>
    <w:rsid w:val="00D4596E"/>
    <w:rsid w:val="00D62CE6"/>
    <w:rsid w:val="00D713F2"/>
    <w:rsid w:val="00D71491"/>
    <w:rsid w:val="00D779AD"/>
    <w:rsid w:val="00D8510C"/>
    <w:rsid w:val="00DA19D2"/>
    <w:rsid w:val="00DA51BA"/>
    <w:rsid w:val="00DC5F2F"/>
    <w:rsid w:val="00DD04A3"/>
    <w:rsid w:val="00DE3981"/>
    <w:rsid w:val="00DF7FEC"/>
    <w:rsid w:val="00E03329"/>
    <w:rsid w:val="00E15A7D"/>
    <w:rsid w:val="00E2331C"/>
    <w:rsid w:val="00E316FC"/>
    <w:rsid w:val="00E34921"/>
    <w:rsid w:val="00E45E15"/>
    <w:rsid w:val="00E468B0"/>
    <w:rsid w:val="00E608FF"/>
    <w:rsid w:val="00E61769"/>
    <w:rsid w:val="00E61F11"/>
    <w:rsid w:val="00E75E18"/>
    <w:rsid w:val="00E92C69"/>
    <w:rsid w:val="00ED339F"/>
    <w:rsid w:val="00ED7E48"/>
    <w:rsid w:val="00EE60A0"/>
    <w:rsid w:val="00F15E86"/>
    <w:rsid w:val="00F17224"/>
    <w:rsid w:val="00F20C71"/>
    <w:rsid w:val="00F26F9D"/>
    <w:rsid w:val="00F27131"/>
    <w:rsid w:val="00F6736E"/>
    <w:rsid w:val="00F76AEE"/>
    <w:rsid w:val="00FC5FE7"/>
    <w:rsid w:val="00FD1905"/>
    <w:rsid w:val="00FD2EBF"/>
    <w:rsid w:val="060A4283"/>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E685218"/>
    <w:rsid w:val="69BE5017"/>
    <w:rsid w:val="6CC549A6"/>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6B2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Subject">
    <w:name w:val="annotation subject"/>
    <w:basedOn w:val="CommentText"/>
    <w:next w:val="CommentText"/>
    <w:link w:val="CommentSubjectChar"/>
    <w:uiPriority w:val="99"/>
    <w:semiHidden/>
    <w:unhideWhenUsed/>
    <w:rsid w:val="00F15E86"/>
    <w:pPr>
      <w:spacing w:after="6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F15E86"/>
    <w:rPr>
      <w:rFonts w:ascii="Arial" w:eastAsiaTheme="minorHAnsi" w:hAnsi="Arial" w:cstheme="minorBidi"/>
      <w:b/>
      <w:bCs/>
    </w:rPr>
  </w:style>
  <w:style w:type="paragraph" w:styleId="Revision">
    <w:name w:val="Revision"/>
    <w:hidden/>
    <w:uiPriority w:val="99"/>
    <w:semiHidden/>
    <w:rsid w:val="00F15E86"/>
    <w:rPr>
      <w:rFonts w:ascii="Arial" w:hAnsi="Arial"/>
      <w:sz w:val="22"/>
    </w:rPr>
  </w:style>
  <w:style w:type="paragraph" w:customStyle="1" w:styleId="FreeForm">
    <w:name w:val="Free Form"/>
    <w:autoRedefine/>
    <w:rsid w:val="00F27131"/>
    <w:pPr>
      <w:jc w:val="center"/>
    </w:pPr>
    <w:rPr>
      <w:rFonts w:ascii="Arial" w:eastAsia="ヒラギノ角ゴ Pro W3"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C1CC6F4-9E87-E945-9159-8498565F0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CTIME_Worksheet_Template.dotx</Template>
  <TotalTime>37</TotalTime>
  <Pages>3</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38</cp:revision>
  <dcterms:created xsi:type="dcterms:W3CDTF">2018-01-11T18:01:00Z</dcterms:created>
  <dcterms:modified xsi:type="dcterms:W3CDTF">2020-01-02T19:23:00Z</dcterms:modified>
</cp:coreProperties>
</file>